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A8F187" w14:textId="77777777" w:rsidR="005670D2" w:rsidRDefault="005670D2" w:rsidP="008F46E0">
      <w:pPr>
        <w:pStyle w:val="Heading1"/>
      </w:pPr>
    </w:p>
    <w:p w14:paraId="54003AAE" w14:textId="05173069" w:rsidR="00FF209E" w:rsidRDefault="00FF209E" w:rsidP="008F46E0">
      <w:pPr>
        <w:pStyle w:val="Heading1"/>
      </w:pPr>
      <w:r w:rsidRPr="003409B1">
        <w:t>Olfactory titration instruction sheet.</w:t>
      </w:r>
    </w:p>
    <w:p w14:paraId="27D81202" w14:textId="77777777" w:rsidR="00FF209E" w:rsidRDefault="00FF209E" w:rsidP="00FF209E">
      <w:pPr>
        <w:spacing w:line="360" w:lineRule="auto"/>
        <w:rPr>
          <w:b/>
          <w:bCs/>
        </w:rPr>
      </w:pPr>
    </w:p>
    <w:p w14:paraId="2737A6AD" w14:textId="77777777" w:rsidR="00FF209E" w:rsidRDefault="00FF209E" w:rsidP="008F46E0">
      <w:pPr>
        <w:pStyle w:val="Heading2"/>
      </w:pPr>
      <w:r>
        <w:t>Aim:</w:t>
      </w:r>
    </w:p>
    <w:p w14:paraId="1D020D6C" w14:textId="7EF69916" w:rsidR="00FF209E" w:rsidRDefault="00FF209E" w:rsidP="00FF209E">
      <w:pPr>
        <w:spacing w:line="360" w:lineRule="auto"/>
      </w:pPr>
      <w:r>
        <w:t xml:space="preserve">To determine the value of the NaOH concentrations in solutions containing brown onion, red </w:t>
      </w:r>
      <w:proofErr w:type="gramStart"/>
      <w:r>
        <w:t>onion</w:t>
      </w:r>
      <w:proofErr w:type="gramEnd"/>
      <w:r>
        <w:t xml:space="preserve"> and garlic indicators by titrating them with 0.1</w:t>
      </w:r>
      <w:r w:rsidR="005670D2">
        <w:t xml:space="preserve"> </w:t>
      </w:r>
      <w:r>
        <w:t>M HCl</w:t>
      </w:r>
    </w:p>
    <w:p w14:paraId="72C9A227" w14:textId="77777777" w:rsidR="00FF209E" w:rsidRDefault="00FF209E" w:rsidP="00FF209E">
      <w:pPr>
        <w:spacing w:line="360" w:lineRule="auto"/>
      </w:pPr>
    </w:p>
    <w:p w14:paraId="3C5E9BAB" w14:textId="77777777" w:rsidR="00FF209E" w:rsidRDefault="00FF209E" w:rsidP="008F46E0">
      <w:pPr>
        <w:pStyle w:val="Heading2"/>
      </w:pPr>
      <w:r w:rsidRPr="000E25CB">
        <w:t>Safety</w:t>
      </w:r>
      <w:r>
        <w:t xml:space="preserve">: </w:t>
      </w:r>
    </w:p>
    <w:p w14:paraId="1486BF5F" w14:textId="77777777" w:rsidR="00FF209E" w:rsidRPr="000E25CB" w:rsidRDefault="00FF209E" w:rsidP="00FF209E">
      <w:pPr>
        <w:spacing w:line="360" w:lineRule="auto"/>
      </w:pPr>
      <w:r>
        <w:t>A lab coat, goggles and gloves must be worn throughout this experiment.</w:t>
      </w:r>
    </w:p>
    <w:p w14:paraId="10686799" w14:textId="77777777" w:rsidR="00FF209E" w:rsidRDefault="00FF209E" w:rsidP="00FF209E">
      <w:pPr>
        <w:rPr>
          <w:rFonts w:cstheme="minorHAnsi"/>
          <w:color w:val="000000" w:themeColor="text1"/>
        </w:rPr>
      </w:pPr>
    </w:p>
    <w:p w14:paraId="105B0205" w14:textId="77777777" w:rsidR="00FF209E" w:rsidRDefault="00FF209E" w:rsidP="008F46E0">
      <w:pPr>
        <w:pStyle w:val="Heading2"/>
      </w:pPr>
      <w:r>
        <w:t>You will need:</w:t>
      </w:r>
    </w:p>
    <w:p w14:paraId="0E693E74" w14:textId="77777777" w:rsidR="00FF209E" w:rsidRDefault="00FF209E" w:rsidP="00FF209E">
      <w:pPr>
        <w:rPr>
          <w:rFonts w:cstheme="minorHAnsi"/>
          <w:b/>
          <w:bCs/>
          <w:color w:val="000000" w:themeColor="text1"/>
        </w:rPr>
      </w:pPr>
    </w:p>
    <w:p w14:paraId="768DAA4D" w14:textId="3B534B7E" w:rsidR="00FF209E" w:rsidRDefault="00FF209E" w:rsidP="00FF209E">
      <w:pPr>
        <w:rPr>
          <w:rFonts w:cstheme="minorHAnsi"/>
          <w:color w:val="000000" w:themeColor="text1"/>
        </w:rPr>
      </w:pPr>
      <w:r w:rsidRPr="004B5DC3">
        <w:rPr>
          <w:rFonts w:cstheme="minorHAnsi"/>
          <w:color w:val="000000" w:themeColor="text1"/>
        </w:rPr>
        <w:t xml:space="preserve">3 x </w:t>
      </w:r>
      <w:r w:rsidR="005670D2">
        <w:rPr>
          <w:rFonts w:cstheme="minorHAnsi"/>
          <w:color w:val="000000" w:themeColor="text1"/>
        </w:rPr>
        <w:t>NaOH</w:t>
      </w:r>
      <w:r>
        <w:rPr>
          <w:rFonts w:cstheme="minorHAnsi"/>
          <w:color w:val="000000" w:themeColor="text1"/>
        </w:rPr>
        <w:t xml:space="preserve"> solution</w:t>
      </w:r>
      <w:r w:rsidR="005670D2">
        <w:rPr>
          <w:rFonts w:cstheme="minorHAnsi"/>
          <w:color w:val="000000" w:themeColor="text1"/>
        </w:rPr>
        <w:t xml:space="preserve">s containing onion </w:t>
      </w:r>
      <w:proofErr w:type="gramStart"/>
      <w:r w:rsidR="005670D2">
        <w:rPr>
          <w:rFonts w:cstheme="minorHAnsi"/>
          <w:color w:val="000000" w:themeColor="text1"/>
        </w:rPr>
        <w:t>indicator</w:t>
      </w:r>
      <w:proofErr w:type="gramEnd"/>
    </w:p>
    <w:p w14:paraId="33CB34B9" w14:textId="77777777" w:rsidR="00FF209E" w:rsidRDefault="00FF209E" w:rsidP="00FF209E">
      <w:pPr>
        <w:rPr>
          <w:rFonts w:cstheme="minorHAnsi"/>
          <w:color w:val="000000" w:themeColor="text1"/>
        </w:rPr>
      </w:pPr>
    </w:p>
    <w:p w14:paraId="15B274A7" w14:textId="05840255" w:rsidR="00FF209E" w:rsidRDefault="00FF209E" w:rsidP="00FF209E">
      <w:pPr>
        <w:spacing w:line="360" w:lineRule="auto"/>
      </w:pPr>
      <w:r>
        <w:rPr>
          <w:rFonts w:cstheme="minorHAnsi"/>
          <w:color w:val="000000" w:themeColor="text1"/>
        </w:rPr>
        <w:t xml:space="preserve">1 x </w:t>
      </w:r>
      <w:r>
        <w:t>5</w:t>
      </w:r>
      <w:r w:rsidR="005670D2">
        <w:t xml:space="preserve"> </w:t>
      </w:r>
      <w:r>
        <w:t>mL notched syringe.</w:t>
      </w:r>
    </w:p>
    <w:p w14:paraId="7A31DD2B" w14:textId="345A3D63" w:rsidR="00FF209E" w:rsidRDefault="00FF209E" w:rsidP="00FF209E">
      <w:pPr>
        <w:spacing w:line="360" w:lineRule="auto"/>
      </w:pPr>
      <w:r>
        <w:t>1x 1</w:t>
      </w:r>
      <w:r w:rsidR="005670D2">
        <w:t xml:space="preserve"> </w:t>
      </w:r>
      <w:r>
        <w:t>mL notched syringe.</w:t>
      </w:r>
    </w:p>
    <w:p w14:paraId="65FEA4CB" w14:textId="04F1D5E3" w:rsidR="00FF209E" w:rsidRDefault="00FF209E" w:rsidP="00FF209E">
      <w:pPr>
        <w:spacing w:line="360" w:lineRule="auto"/>
      </w:pPr>
      <w:r>
        <w:t>1 x 0.5</w:t>
      </w:r>
      <w:r w:rsidR="005670D2">
        <w:t xml:space="preserve"> </w:t>
      </w:r>
      <w:r>
        <w:t>mL notched syringe.</w:t>
      </w:r>
    </w:p>
    <w:p w14:paraId="7504E86B" w14:textId="77777777" w:rsidR="00FF209E" w:rsidRDefault="00FF209E" w:rsidP="00FF209E">
      <w:pPr>
        <w:spacing w:line="360" w:lineRule="auto"/>
      </w:pPr>
      <w:r>
        <w:t>1 x stirrer bar</w:t>
      </w:r>
    </w:p>
    <w:p w14:paraId="5855478E" w14:textId="77777777" w:rsidR="00FF209E" w:rsidRDefault="00FF209E" w:rsidP="00FF209E">
      <w:pPr>
        <w:spacing w:line="360" w:lineRule="auto"/>
      </w:pPr>
      <w:r>
        <w:t>1 x stirrer bar magnet</w:t>
      </w:r>
    </w:p>
    <w:p w14:paraId="5AA707FF" w14:textId="1B1800AE" w:rsidR="00FF209E" w:rsidRDefault="00FF209E" w:rsidP="00FF209E">
      <w:pPr>
        <w:spacing w:line="360" w:lineRule="auto"/>
      </w:pPr>
      <w:r>
        <w:t>1 x stirrer plate</w:t>
      </w:r>
      <w:r w:rsidR="005670D2">
        <w:t xml:space="preserve"> (or a </w:t>
      </w:r>
      <w:r w:rsidR="00794878">
        <w:t>spatula/spoon to stir the mixture with)</w:t>
      </w:r>
    </w:p>
    <w:p w14:paraId="54EAB3AD" w14:textId="77777777" w:rsidR="00FF209E" w:rsidRDefault="00FF209E" w:rsidP="00FF209E">
      <w:pPr>
        <w:spacing w:line="360" w:lineRule="auto"/>
      </w:pPr>
      <w:r>
        <w:t>1 x fan</w:t>
      </w:r>
    </w:p>
    <w:p w14:paraId="4AFBDF38" w14:textId="77777777" w:rsidR="00FF209E" w:rsidRDefault="00FF209E" w:rsidP="00FF209E">
      <w:pPr>
        <w:spacing w:line="360" w:lineRule="auto"/>
      </w:pPr>
    </w:p>
    <w:p w14:paraId="3BAF4C59" w14:textId="02DED560" w:rsidR="00FF209E" w:rsidRDefault="00FF209E" w:rsidP="00FF209E">
      <w:pPr>
        <w:spacing w:line="360" w:lineRule="auto"/>
      </w:pPr>
      <w:r>
        <w:t>1 x 200</w:t>
      </w:r>
      <w:r w:rsidR="00794878">
        <w:t xml:space="preserve"> </w:t>
      </w:r>
      <w:r>
        <w:t>mL beaker filled with HCl (Ask a teacher to top up this HCl throughout the experiment if you are finding it hard to draw liquid out of the beaker).</w:t>
      </w:r>
    </w:p>
    <w:p w14:paraId="4F10C67A" w14:textId="77777777" w:rsidR="00FF209E" w:rsidRDefault="00FF209E" w:rsidP="00FF209E">
      <w:pPr>
        <w:spacing w:line="360" w:lineRule="auto"/>
      </w:pPr>
    </w:p>
    <w:p w14:paraId="519B0F7C" w14:textId="77777777" w:rsidR="00FF209E" w:rsidRPr="000A5988" w:rsidRDefault="00FF209E" w:rsidP="008F46E0">
      <w:pPr>
        <w:pStyle w:val="Heading2"/>
      </w:pPr>
      <w:r>
        <w:t>Method</w:t>
      </w:r>
    </w:p>
    <w:p w14:paraId="44ADE7BB" w14:textId="77777777" w:rsidR="00FF209E" w:rsidRDefault="00FF209E" w:rsidP="00FF209E">
      <w:pPr>
        <w:spacing w:line="360" w:lineRule="auto"/>
      </w:pPr>
    </w:p>
    <w:p w14:paraId="5E9FC90C" w14:textId="77777777" w:rsidR="00FF209E" w:rsidRDefault="00FF209E" w:rsidP="008F46E0">
      <w:pPr>
        <w:pStyle w:val="Heading3"/>
      </w:pPr>
      <w:r w:rsidRPr="003D092E">
        <w:t>Procedure</w:t>
      </w:r>
      <w:r>
        <w:t xml:space="preserve"> for the student making observations:</w:t>
      </w:r>
    </w:p>
    <w:p w14:paraId="32F0C294" w14:textId="77777777" w:rsidR="00FF209E" w:rsidRDefault="00FF209E" w:rsidP="00FF209E">
      <w:pPr>
        <w:spacing w:line="360" w:lineRule="auto"/>
        <w:rPr>
          <w:b/>
          <w:bCs/>
        </w:rPr>
      </w:pPr>
    </w:p>
    <w:p w14:paraId="59656CD9" w14:textId="77777777" w:rsidR="00FF209E" w:rsidRDefault="00FF209E" w:rsidP="00FF209E">
      <w:pPr>
        <w:pStyle w:val="ListParagraph"/>
        <w:numPr>
          <w:ilvl w:val="0"/>
          <w:numId w:val="15"/>
        </w:numPr>
        <w:spacing w:line="360" w:lineRule="auto"/>
        <w:jc w:val="left"/>
      </w:pPr>
      <w:r>
        <w:t>Place one of the beakers containing the analyte solution on the magnetic stirrer plate and put the stirrer bar in the solution.</w:t>
      </w:r>
    </w:p>
    <w:p w14:paraId="230DACCE" w14:textId="77777777" w:rsidR="00FF209E" w:rsidRDefault="00FF209E" w:rsidP="00FF209E">
      <w:pPr>
        <w:pStyle w:val="ListParagraph"/>
        <w:numPr>
          <w:ilvl w:val="0"/>
          <w:numId w:val="15"/>
        </w:numPr>
        <w:spacing w:line="360" w:lineRule="auto"/>
        <w:jc w:val="left"/>
      </w:pPr>
      <w:r>
        <w:t>Turn the stirrer plate and fan on, sit about a meter away from the solution and check that the airflow of the fan is in line with your nose.</w:t>
      </w:r>
    </w:p>
    <w:p w14:paraId="5EAB2ADC" w14:textId="77777777" w:rsidR="00FF209E" w:rsidRDefault="00FF209E" w:rsidP="00FF209E">
      <w:pPr>
        <w:pStyle w:val="ListParagraph"/>
        <w:numPr>
          <w:ilvl w:val="0"/>
          <w:numId w:val="15"/>
        </w:numPr>
        <w:spacing w:line="360" w:lineRule="auto"/>
        <w:jc w:val="left"/>
      </w:pPr>
      <w:r>
        <w:t>Observe the changes in smell as your partner transfers HCl into the analyte solution, telling your partner every time the intense smell appears or disappears.</w:t>
      </w:r>
    </w:p>
    <w:p w14:paraId="67981376" w14:textId="77777777" w:rsidR="00FF209E" w:rsidRDefault="00FF209E" w:rsidP="00FF209E">
      <w:pPr>
        <w:pStyle w:val="ListParagraph"/>
        <w:numPr>
          <w:ilvl w:val="0"/>
          <w:numId w:val="15"/>
        </w:numPr>
        <w:spacing w:line="360" w:lineRule="auto"/>
        <w:jc w:val="left"/>
      </w:pPr>
      <w:r>
        <w:t>When the intense smell lingers and does not disappear the reaction is over.</w:t>
      </w:r>
    </w:p>
    <w:p w14:paraId="502F7207" w14:textId="34A72A08" w:rsidR="00FF209E" w:rsidRDefault="00FF209E" w:rsidP="00FF209E">
      <w:pPr>
        <w:spacing w:line="360" w:lineRule="auto"/>
      </w:pPr>
    </w:p>
    <w:p w14:paraId="0C044CBA" w14:textId="1C002A8E" w:rsidR="008F46E0" w:rsidRDefault="008F46E0" w:rsidP="00FF209E">
      <w:pPr>
        <w:spacing w:line="360" w:lineRule="auto"/>
      </w:pPr>
    </w:p>
    <w:p w14:paraId="4D6D38CA" w14:textId="722887DA" w:rsidR="008F46E0" w:rsidRDefault="008F46E0" w:rsidP="00FF209E">
      <w:pPr>
        <w:spacing w:line="360" w:lineRule="auto"/>
      </w:pPr>
    </w:p>
    <w:p w14:paraId="17F0BAAC" w14:textId="77777777" w:rsidR="008F46E0" w:rsidRDefault="008F46E0" w:rsidP="00FF209E">
      <w:pPr>
        <w:spacing w:line="360" w:lineRule="auto"/>
      </w:pPr>
    </w:p>
    <w:p w14:paraId="4736606B" w14:textId="77777777" w:rsidR="00FF209E" w:rsidRDefault="00FF209E" w:rsidP="008F46E0">
      <w:pPr>
        <w:pStyle w:val="Heading3"/>
      </w:pPr>
      <w:r>
        <w:t>Procedure for the student putting the HCl into the solution:</w:t>
      </w:r>
    </w:p>
    <w:p w14:paraId="0C1DB59A" w14:textId="77777777" w:rsidR="00FF209E" w:rsidRDefault="00FF209E" w:rsidP="00FF209E">
      <w:pPr>
        <w:spacing w:line="360" w:lineRule="auto"/>
        <w:rPr>
          <w:b/>
          <w:bCs/>
        </w:rPr>
      </w:pPr>
    </w:p>
    <w:p w14:paraId="6ACC886B" w14:textId="77777777" w:rsidR="00FF209E" w:rsidRPr="00100831" w:rsidRDefault="00FF209E" w:rsidP="00FF209E">
      <w:pPr>
        <w:pStyle w:val="ListParagraph"/>
        <w:numPr>
          <w:ilvl w:val="0"/>
          <w:numId w:val="16"/>
        </w:numPr>
        <w:spacing w:line="360" w:lineRule="auto"/>
        <w:jc w:val="left"/>
        <w:rPr>
          <w:b/>
          <w:bCs/>
        </w:rPr>
      </w:pPr>
      <w:r>
        <w:t xml:space="preserve">See instruction sheet on how to use the notched syringes (available in the downloads at the top of the page). </w:t>
      </w:r>
    </w:p>
    <w:p w14:paraId="439A68E8" w14:textId="2AA78FA3" w:rsidR="00FF209E" w:rsidRPr="004C4DB8" w:rsidRDefault="00FF209E" w:rsidP="00FF209E">
      <w:pPr>
        <w:pStyle w:val="ListParagraph"/>
        <w:numPr>
          <w:ilvl w:val="0"/>
          <w:numId w:val="16"/>
        </w:numPr>
        <w:spacing w:line="360" w:lineRule="auto"/>
        <w:jc w:val="left"/>
        <w:rPr>
          <w:b/>
          <w:bCs/>
        </w:rPr>
      </w:pPr>
      <w:r>
        <w:t>First run: Transfer the HCl in 5</w:t>
      </w:r>
      <w:r w:rsidR="00794878">
        <w:t xml:space="preserve"> </w:t>
      </w:r>
      <w:r>
        <w:t>mL increments until your partner observes a lingering smell change. Let’s call the value of HCl added on this run X</w:t>
      </w:r>
      <w:r w:rsidR="00794878">
        <w:t xml:space="preserve"> </w:t>
      </w:r>
      <w:proofErr w:type="spellStart"/>
      <w:r>
        <w:t>mL.</w:t>
      </w:r>
      <w:proofErr w:type="spellEnd"/>
    </w:p>
    <w:p w14:paraId="15B765D3" w14:textId="62E31750" w:rsidR="00FF209E" w:rsidRPr="009D45F3" w:rsidRDefault="00FF209E" w:rsidP="00FF209E">
      <w:pPr>
        <w:pStyle w:val="ListParagraph"/>
        <w:numPr>
          <w:ilvl w:val="0"/>
          <w:numId w:val="16"/>
        </w:numPr>
        <w:spacing w:line="360" w:lineRule="auto"/>
        <w:jc w:val="left"/>
        <w:rPr>
          <w:b/>
          <w:bCs/>
        </w:rPr>
      </w:pPr>
      <w:r>
        <w:t>Second run: Add 5</w:t>
      </w:r>
      <w:r w:rsidR="00794878">
        <w:t xml:space="preserve"> </w:t>
      </w:r>
      <w:r>
        <w:t>mL increments until you have added X-</w:t>
      </w:r>
      <w:proofErr w:type="gramStart"/>
      <w:r>
        <w:t>5</w:t>
      </w:r>
      <w:r w:rsidR="00794878">
        <w:t xml:space="preserve">  </w:t>
      </w:r>
      <w:r>
        <w:t>mL</w:t>
      </w:r>
      <w:proofErr w:type="gramEnd"/>
      <w:r>
        <w:t>, then add</w:t>
      </w:r>
      <w:r w:rsidR="00794878">
        <w:t xml:space="preserve"> </w:t>
      </w:r>
      <w:r>
        <w:t>1</w:t>
      </w:r>
      <w:r w:rsidR="00794878">
        <w:t xml:space="preserve"> </w:t>
      </w:r>
      <w:r>
        <w:t>mL increments until your partner observes a lingering smell change. Let’s call the value of HCl added on this run Y</w:t>
      </w:r>
      <w:r w:rsidR="00794878">
        <w:t xml:space="preserve"> </w:t>
      </w:r>
      <w:proofErr w:type="spellStart"/>
      <w:r>
        <w:t>mL.</w:t>
      </w:r>
      <w:proofErr w:type="spellEnd"/>
    </w:p>
    <w:p w14:paraId="37CA0574" w14:textId="6E5C365E" w:rsidR="00FF209E" w:rsidRPr="009D45F3" w:rsidRDefault="00FF209E" w:rsidP="00FF209E">
      <w:pPr>
        <w:pStyle w:val="ListParagraph"/>
        <w:numPr>
          <w:ilvl w:val="0"/>
          <w:numId w:val="16"/>
        </w:numPr>
        <w:spacing w:line="360" w:lineRule="auto"/>
        <w:jc w:val="left"/>
        <w:rPr>
          <w:b/>
          <w:bCs/>
        </w:rPr>
      </w:pPr>
      <w:r>
        <w:t>Third run: Add 5</w:t>
      </w:r>
      <w:r w:rsidR="00794878">
        <w:t xml:space="preserve"> </w:t>
      </w:r>
      <w:r>
        <w:t>mL increments until you have added X-5</w:t>
      </w:r>
      <w:r w:rsidR="00794878">
        <w:t xml:space="preserve"> </w:t>
      </w:r>
      <w:proofErr w:type="spellStart"/>
      <w:r>
        <w:t>mL.</w:t>
      </w:r>
      <w:proofErr w:type="spellEnd"/>
      <w:r>
        <w:t xml:space="preserve"> Then added 1</w:t>
      </w:r>
      <w:r w:rsidR="00794878">
        <w:t xml:space="preserve"> </w:t>
      </w:r>
      <w:r>
        <w:t>mL increments until you have added Y-1</w:t>
      </w:r>
      <w:r w:rsidR="00794878">
        <w:t xml:space="preserve"> </w:t>
      </w:r>
      <w:r>
        <w:t>mL then add 0.5</w:t>
      </w:r>
      <w:r w:rsidR="00794878">
        <w:t xml:space="preserve"> </w:t>
      </w:r>
      <w:r>
        <w:t xml:space="preserve">mL increments until your partner observes a lingering smell change. </w:t>
      </w:r>
    </w:p>
    <w:p w14:paraId="5C3FF6A6" w14:textId="77777777" w:rsidR="00FF209E" w:rsidRPr="009D45F3" w:rsidRDefault="00FF209E" w:rsidP="00FF209E">
      <w:pPr>
        <w:pStyle w:val="ListParagraph"/>
        <w:spacing w:line="360" w:lineRule="auto"/>
        <w:rPr>
          <w:b/>
          <w:bCs/>
        </w:rPr>
      </w:pPr>
    </w:p>
    <w:p w14:paraId="1CE63166" w14:textId="629E9A46" w:rsidR="00FF209E" w:rsidRDefault="00FF209E" w:rsidP="00FF209E">
      <w:pPr>
        <w:spacing w:line="360" w:lineRule="auto"/>
      </w:pPr>
      <w:r>
        <w:t>The value obtained in run three is the total volume of HCl added at the endpoint to the nearest 1</w:t>
      </w:r>
      <w:r w:rsidR="00794878">
        <w:t xml:space="preserve"> </w:t>
      </w:r>
      <w:proofErr w:type="gramStart"/>
      <w:r>
        <w:t>mL</w:t>
      </w:r>
      <w:proofErr w:type="gramEnd"/>
    </w:p>
    <w:p w14:paraId="4601C988" w14:textId="7C148CF1" w:rsidR="00FF209E" w:rsidRDefault="00FF209E" w:rsidP="00FF209E">
      <w:pPr>
        <w:spacing w:line="360" w:lineRule="auto"/>
      </w:pPr>
    </w:p>
    <w:p w14:paraId="4D9D3814" w14:textId="6915F681" w:rsidR="00FF209E" w:rsidRDefault="00553750" w:rsidP="00FF209E">
      <w:pPr>
        <w:spacing w:line="360" w:lineRule="auto"/>
      </w:pPr>
      <w:r w:rsidRPr="00553750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D73462E" wp14:editId="4FA60A53">
                <wp:simplePos x="0" y="0"/>
                <wp:positionH relativeFrom="column">
                  <wp:posOffset>1170305</wp:posOffset>
                </wp:positionH>
                <wp:positionV relativeFrom="paragraph">
                  <wp:posOffset>245110</wp:posOffset>
                </wp:positionV>
                <wp:extent cx="3670300" cy="1969135"/>
                <wp:effectExtent l="0" t="0" r="0" b="0"/>
                <wp:wrapNone/>
                <wp:docPr id="6" name="Group 5" descr="A diagram showing the experimental setup">
                  <a:extLst xmlns:a="http://schemas.openxmlformats.org/drawingml/2006/main">
                    <a:ext uri="{FF2B5EF4-FFF2-40B4-BE49-F238E27FC236}">
                      <a16:creationId xmlns:a16="http://schemas.microsoft.com/office/drawing/2014/main" id="{287E88AD-7688-7A49-ABAD-7EC8F6BD5A0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70300" cy="1969135"/>
                          <a:chOff x="0" y="0"/>
                          <a:chExt cx="3670300" cy="1969135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Diagram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21CE18BA-36E4-624A-BDB8-71FE9400ECEE}"/>
                              </a:ext>
                            </a:extLst>
                          </pic:cNvPr>
                          <pic:cNvPicPr/>
                        </pic:nvPicPr>
                        <pic:blipFill rotWithShape="1">
                          <a:blip r:embed="rId11"/>
                          <a:srcRect l="35920"/>
                          <a:stretch/>
                        </pic:blipFill>
                        <pic:spPr bwMode="auto">
                          <a:xfrm>
                            <a:off x="0" y="0"/>
                            <a:ext cx="3670300" cy="1969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" name="Rectangle 3">
                          <a:extLst>
                            <a:ext uri="{FF2B5EF4-FFF2-40B4-BE49-F238E27FC236}">
                              <a16:creationId xmlns:a16="http://schemas.microsoft.com/office/drawing/2014/main" id="{31EE5BD6-1790-9B4C-B84A-DF6D12C16863}"/>
                            </a:ext>
                          </a:extLst>
                        </wps:cNvPr>
                        <wps:cNvSpPr/>
                        <wps:spPr>
                          <a:xfrm>
                            <a:off x="127000" y="0"/>
                            <a:ext cx="228600" cy="2921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DB0FFC" id="Group 5" o:spid="_x0000_s1026" alt="A diagram showing the experimental setup" style="position:absolute;margin-left:92.15pt;margin-top:19.3pt;width:289pt;height:155.05pt;z-index:251659264" coordsize="36703,196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Diagram&#10;&#10;Description automatically generated" style="position:absolute;width:36703;height:196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">
                  <v:imagedata r:id="rId12" o:title="Diagram&#10;&#10;Description automatically generated" cropleft="23541f"/>
                </v:shape>
                <v:rect id="Rectangle 3" o:spid="_x0000_s1028" style="position:absolute;left:1270;width:2286;height:29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" fillcolor="white [3212]" stroked="f" strokeweight="2pt"/>
              </v:group>
            </w:pict>
          </mc:Fallback>
        </mc:AlternateContent>
      </w:r>
    </w:p>
    <w:p w14:paraId="237D30A8" w14:textId="6C252C00" w:rsidR="00FF209E" w:rsidRPr="00A770AC" w:rsidRDefault="00FF209E" w:rsidP="00FF209E">
      <w:pPr>
        <w:spacing w:line="360" w:lineRule="auto"/>
      </w:pPr>
    </w:p>
    <w:p w14:paraId="14C06B42" w14:textId="77777777" w:rsidR="00FF209E" w:rsidRPr="004B5DC3" w:rsidRDefault="00FF209E" w:rsidP="00FF209E"/>
    <w:p w14:paraId="34DF8EBB" w14:textId="77777777" w:rsidR="00FF209E" w:rsidRDefault="00FF209E" w:rsidP="00FF209E"/>
    <w:p w14:paraId="7F7367E8" w14:textId="77777777" w:rsidR="00FF209E" w:rsidRDefault="00FF209E" w:rsidP="00FF209E"/>
    <w:p w14:paraId="09663688" w14:textId="77777777" w:rsidR="00FF209E" w:rsidRDefault="00FF209E" w:rsidP="00FF209E"/>
    <w:p w14:paraId="3146ADA3" w14:textId="77777777" w:rsidR="00FF209E" w:rsidRDefault="00FF209E" w:rsidP="00FF209E"/>
    <w:p w14:paraId="7F8022D3" w14:textId="77777777" w:rsidR="00FF209E" w:rsidRDefault="00FF209E" w:rsidP="00FF209E"/>
    <w:p w14:paraId="71C4E5F8" w14:textId="77777777" w:rsidR="00FF209E" w:rsidRDefault="00FF209E" w:rsidP="00FF209E"/>
    <w:p w14:paraId="29B75BE6" w14:textId="77777777" w:rsidR="00FF209E" w:rsidRDefault="00FF209E" w:rsidP="00FF209E"/>
    <w:p w14:paraId="7A4D4351" w14:textId="77777777" w:rsidR="00FF209E" w:rsidRDefault="00FF209E" w:rsidP="00FF209E"/>
    <w:p w14:paraId="011C868C" w14:textId="77777777" w:rsidR="00FF209E" w:rsidRDefault="00FF209E" w:rsidP="00FF209E"/>
    <w:p w14:paraId="3E624FBF" w14:textId="77777777" w:rsidR="00FF209E" w:rsidRDefault="00FF209E" w:rsidP="00FF209E"/>
    <w:p w14:paraId="5C9A36A4" w14:textId="77777777" w:rsidR="00FF209E" w:rsidRDefault="00FF209E" w:rsidP="00FF209E"/>
    <w:p w14:paraId="232F183B" w14:textId="77777777" w:rsidR="00FF209E" w:rsidRDefault="00FF209E" w:rsidP="00FF209E"/>
    <w:p w14:paraId="60C1636D" w14:textId="77777777" w:rsidR="00FF209E" w:rsidRDefault="00FF209E" w:rsidP="00FF209E">
      <w:pPr>
        <w:jc w:val="center"/>
      </w:pPr>
      <w:r>
        <w:t>A diagram of the experiment setup.</w:t>
      </w:r>
    </w:p>
    <w:p w14:paraId="76103E30" w14:textId="77777777" w:rsidR="00FF209E" w:rsidRDefault="00FF209E" w:rsidP="00FF209E"/>
    <w:p w14:paraId="682E9F5C" w14:textId="77777777" w:rsidR="00FF209E" w:rsidRDefault="00FF209E" w:rsidP="00FF209E"/>
    <w:p w14:paraId="5FA48A3A" w14:textId="77777777" w:rsidR="00FF209E" w:rsidRDefault="00FF209E" w:rsidP="00FF209E"/>
    <w:p w14:paraId="2E4597E6" w14:textId="2610F1F0" w:rsidR="0015645E" w:rsidRDefault="0015645E" w:rsidP="004034A6"/>
    <w:sectPr w:rsidR="0015645E" w:rsidSect="00B439E9">
      <w:headerReference w:type="default" r:id="rId13"/>
      <w:footerReference w:type="default" r:id="rId14"/>
      <w:type w:val="continuous"/>
      <w:pgSz w:w="11906" w:h="16838"/>
      <w:pgMar w:top="1531" w:right="1077" w:bottom="1440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BB1A89" w14:textId="77777777" w:rsidR="00D46384" w:rsidRDefault="00D46384" w:rsidP="004034A6">
      <w:r>
        <w:separator/>
      </w:r>
    </w:p>
  </w:endnote>
  <w:endnote w:type="continuationSeparator" w:id="0">
    <w:p w14:paraId="4976EAE0" w14:textId="77777777" w:rsidR="00D46384" w:rsidRDefault="00D46384" w:rsidP="004034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54D713" w14:textId="452F4E0B" w:rsidR="0099101D" w:rsidRPr="00C30470" w:rsidRDefault="0099101D" w:rsidP="004034A6">
    <w:pPr>
      <w:pStyle w:val="Footer"/>
    </w:pPr>
    <w:r w:rsidRPr="00C30470">
      <w:rPr>
        <w:noProof/>
        <w:lang w:eastAsia="en-GB"/>
      </w:rPr>
      <w:drawing>
        <wp:anchor distT="0" distB="0" distL="114300" distR="114300" simplePos="0" relativeHeight="251659264" behindDoc="0" locked="0" layoutInCell="1" allowOverlap="1" wp14:anchorId="53A8F0AA" wp14:editId="04AAC691">
          <wp:simplePos x="0" y="0"/>
          <wp:positionH relativeFrom="margin">
            <wp:posOffset>5525770</wp:posOffset>
          </wp:positionH>
          <wp:positionV relativeFrom="paragraph">
            <wp:posOffset>35941</wp:posOffset>
          </wp:positionV>
          <wp:extent cx="659219" cy="230411"/>
          <wp:effectExtent l="0" t="0" r="7620" b="0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59219" cy="2304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30470">
      <w:t xml:space="preserve">This work is licensed under the Creative Commons Attribution 4.0 International License. To view a copy of this license, visit http://creativecommons.org/licenses/by/4.0/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09A95F" w14:textId="77777777" w:rsidR="00D46384" w:rsidRDefault="00D46384" w:rsidP="004034A6">
      <w:r>
        <w:separator/>
      </w:r>
    </w:p>
  </w:footnote>
  <w:footnote w:type="continuationSeparator" w:id="0">
    <w:p w14:paraId="7BD5D3CF" w14:textId="77777777" w:rsidR="00D46384" w:rsidRDefault="00D46384" w:rsidP="004034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62956E" w14:textId="354A2FB3" w:rsidR="0099101D" w:rsidRPr="002F3EE4" w:rsidRDefault="0048445C" w:rsidP="004034A6">
    <w:pPr>
      <w:pStyle w:val="Header"/>
      <w:rPr>
        <w:b/>
        <w:bCs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056C195E" wp14:editId="2DEB3856">
          <wp:simplePos x="0" y="0"/>
          <wp:positionH relativeFrom="margin">
            <wp:posOffset>0</wp:posOffset>
          </wp:positionH>
          <wp:positionV relativeFrom="paragraph">
            <wp:posOffset>97655</wp:posOffset>
          </wp:positionV>
          <wp:extent cx="1144270" cy="383540"/>
          <wp:effectExtent l="0" t="0" r="0" b="0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4270" cy="383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5224F" w:rsidRPr="002F3EE4">
      <w:rPr>
        <w:b/>
        <w:bCs/>
        <w:noProof/>
      </w:rPr>
      <w:drawing>
        <wp:anchor distT="0" distB="0" distL="114300" distR="114300" simplePos="0" relativeHeight="251660288" behindDoc="0" locked="0" layoutInCell="1" allowOverlap="1" wp14:anchorId="5DC164A0" wp14:editId="7A14B42D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059583" cy="600075"/>
          <wp:effectExtent l="0" t="0" r="7620" b="0"/>
          <wp:wrapNone/>
          <wp:docPr id="4" name="Picture 2">
            <a:extLst xmlns:a="http://schemas.openxmlformats.org/drawingml/2006/main">
              <a:ext uri="{FF2B5EF4-FFF2-40B4-BE49-F238E27FC236}">
                <a16:creationId xmlns:a16="http://schemas.microsoft.com/office/drawing/2014/main" id="{CEEBBF04-1F5D-4C74-BFAC-2897CC1487EA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2">
                    <a:extLst>
                      <a:ext uri="{FF2B5EF4-FFF2-40B4-BE49-F238E27FC236}">
                        <a16:creationId xmlns:a16="http://schemas.microsoft.com/office/drawing/2014/main" id="{CEEBBF04-1F5D-4C74-BFAC-2897CC1487EA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r="6362" b="24466"/>
                  <a:stretch/>
                </pic:blipFill>
                <pic:spPr bwMode="auto">
                  <a:xfrm>
                    <a:off x="0" y="0"/>
                    <a:ext cx="1059583" cy="600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E2E6624" w14:textId="360722C7" w:rsidR="00B439E9" w:rsidRPr="00B439E9" w:rsidRDefault="00B439E9" w:rsidP="004034A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A1BC3"/>
    <w:multiLevelType w:val="hybridMultilevel"/>
    <w:tmpl w:val="5AE8FEC4"/>
    <w:lvl w:ilvl="0" w:tplc="5978EB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186A67"/>
    <w:multiLevelType w:val="hybridMultilevel"/>
    <w:tmpl w:val="E7567E4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3C0997"/>
    <w:multiLevelType w:val="hybridMultilevel"/>
    <w:tmpl w:val="D12E619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5E4E4E"/>
    <w:multiLevelType w:val="hybridMultilevel"/>
    <w:tmpl w:val="110C56F4"/>
    <w:lvl w:ilvl="0" w:tplc="442483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E458FA"/>
    <w:multiLevelType w:val="hybridMultilevel"/>
    <w:tmpl w:val="C6EA9A6A"/>
    <w:lvl w:ilvl="0" w:tplc="E1FE5C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0006A5"/>
    <w:multiLevelType w:val="hybridMultilevel"/>
    <w:tmpl w:val="20B4EC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CE73F0"/>
    <w:multiLevelType w:val="hybridMultilevel"/>
    <w:tmpl w:val="48929424"/>
    <w:lvl w:ilvl="0" w:tplc="08090011">
      <w:start w:val="1"/>
      <w:numFmt w:val="decimal"/>
      <w:lvlText w:val="%1)"/>
      <w:lvlJc w:val="left"/>
      <w:pPr>
        <w:ind w:left="643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A0905"/>
    <w:multiLevelType w:val="multilevel"/>
    <w:tmpl w:val="607E47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18D5E26"/>
    <w:multiLevelType w:val="multilevel"/>
    <w:tmpl w:val="25A0E6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6D05542"/>
    <w:multiLevelType w:val="hybridMultilevel"/>
    <w:tmpl w:val="11F08620"/>
    <w:lvl w:ilvl="0" w:tplc="DCA2CC22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C64148"/>
    <w:multiLevelType w:val="hybridMultilevel"/>
    <w:tmpl w:val="FAE0E6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783F38"/>
    <w:multiLevelType w:val="hybridMultilevel"/>
    <w:tmpl w:val="3162D0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F370CF"/>
    <w:multiLevelType w:val="hybridMultilevel"/>
    <w:tmpl w:val="0F48C0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53617C8"/>
    <w:multiLevelType w:val="hybridMultilevel"/>
    <w:tmpl w:val="4CEC7F3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537B04"/>
    <w:multiLevelType w:val="hybridMultilevel"/>
    <w:tmpl w:val="16A86F9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96A303E"/>
    <w:multiLevelType w:val="hybridMultilevel"/>
    <w:tmpl w:val="E906318E"/>
    <w:lvl w:ilvl="0" w:tplc="04AE0A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7596699">
    <w:abstractNumId w:val="13"/>
  </w:num>
  <w:num w:numId="2" w16cid:durableId="33041445">
    <w:abstractNumId w:val="0"/>
  </w:num>
  <w:num w:numId="3" w16cid:durableId="276062560">
    <w:abstractNumId w:val="2"/>
  </w:num>
  <w:num w:numId="4" w16cid:durableId="262692758">
    <w:abstractNumId w:val="10"/>
  </w:num>
  <w:num w:numId="5" w16cid:durableId="743841895">
    <w:abstractNumId w:val="12"/>
  </w:num>
  <w:num w:numId="6" w16cid:durableId="1806505372">
    <w:abstractNumId w:val="14"/>
  </w:num>
  <w:num w:numId="7" w16cid:durableId="737629701">
    <w:abstractNumId w:val="1"/>
  </w:num>
  <w:num w:numId="8" w16cid:durableId="1442917149">
    <w:abstractNumId w:val="7"/>
  </w:num>
  <w:num w:numId="9" w16cid:durableId="415788620">
    <w:abstractNumId w:val="8"/>
  </w:num>
  <w:num w:numId="10" w16cid:durableId="404960969">
    <w:abstractNumId w:val="5"/>
  </w:num>
  <w:num w:numId="11" w16cid:durableId="1716543415">
    <w:abstractNumId w:val="11"/>
  </w:num>
  <w:num w:numId="12" w16cid:durableId="1950505418">
    <w:abstractNumId w:val="3"/>
  </w:num>
  <w:num w:numId="13" w16cid:durableId="151986801">
    <w:abstractNumId w:val="4"/>
  </w:num>
  <w:num w:numId="14" w16cid:durableId="1508209042">
    <w:abstractNumId w:val="15"/>
  </w:num>
  <w:num w:numId="15" w16cid:durableId="417757073">
    <w:abstractNumId w:val="6"/>
  </w:num>
  <w:num w:numId="16" w16cid:durableId="33333580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516B"/>
    <w:rsid w:val="00025274"/>
    <w:rsid w:val="0004516B"/>
    <w:rsid w:val="00047DE9"/>
    <w:rsid w:val="00052C7B"/>
    <w:rsid w:val="000713BC"/>
    <w:rsid w:val="000A4B60"/>
    <w:rsid w:val="00104F4F"/>
    <w:rsid w:val="00106A68"/>
    <w:rsid w:val="001228F0"/>
    <w:rsid w:val="00133D54"/>
    <w:rsid w:val="00135E92"/>
    <w:rsid w:val="0015224F"/>
    <w:rsid w:val="0015645E"/>
    <w:rsid w:val="001606F8"/>
    <w:rsid w:val="00161690"/>
    <w:rsid w:val="001742AC"/>
    <w:rsid w:val="00185EF3"/>
    <w:rsid w:val="00204332"/>
    <w:rsid w:val="00223E81"/>
    <w:rsid w:val="0029466D"/>
    <w:rsid w:val="00294724"/>
    <w:rsid w:val="002B74A4"/>
    <w:rsid w:val="002C5393"/>
    <w:rsid w:val="002D31FD"/>
    <w:rsid w:val="002E0D46"/>
    <w:rsid w:val="002F3EE4"/>
    <w:rsid w:val="00324C76"/>
    <w:rsid w:val="00384911"/>
    <w:rsid w:val="003927FB"/>
    <w:rsid w:val="003B12AC"/>
    <w:rsid w:val="003B42C9"/>
    <w:rsid w:val="003D2127"/>
    <w:rsid w:val="004034A6"/>
    <w:rsid w:val="00425BFD"/>
    <w:rsid w:val="00427769"/>
    <w:rsid w:val="0044285D"/>
    <w:rsid w:val="00457BDA"/>
    <w:rsid w:val="00474263"/>
    <w:rsid w:val="00477F81"/>
    <w:rsid w:val="0048445C"/>
    <w:rsid w:val="004A17DF"/>
    <w:rsid w:val="004D4E75"/>
    <w:rsid w:val="004F3294"/>
    <w:rsid w:val="0050459A"/>
    <w:rsid w:val="00531F46"/>
    <w:rsid w:val="00553750"/>
    <w:rsid w:val="005670D2"/>
    <w:rsid w:val="005738EC"/>
    <w:rsid w:val="005962F4"/>
    <w:rsid w:val="005A5917"/>
    <w:rsid w:val="005C27A8"/>
    <w:rsid w:val="005C5A32"/>
    <w:rsid w:val="005E1700"/>
    <w:rsid w:val="005F0E63"/>
    <w:rsid w:val="00635AF0"/>
    <w:rsid w:val="00647A68"/>
    <w:rsid w:val="006602BB"/>
    <w:rsid w:val="00695DEC"/>
    <w:rsid w:val="006C380F"/>
    <w:rsid w:val="00750938"/>
    <w:rsid w:val="00752A05"/>
    <w:rsid w:val="0077244A"/>
    <w:rsid w:val="00794878"/>
    <w:rsid w:val="007A0C9D"/>
    <w:rsid w:val="007D436F"/>
    <w:rsid w:val="007E4637"/>
    <w:rsid w:val="007F5217"/>
    <w:rsid w:val="00824BC4"/>
    <w:rsid w:val="00827C51"/>
    <w:rsid w:val="00847336"/>
    <w:rsid w:val="00847E54"/>
    <w:rsid w:val="00852F64"/>
    <w:rsid w:val="00864D29"/>
    <w:rsid w:val="00886317"/>
    <w:rsid w:val="008B13C5"/>
    <w:rsid w:val="008B30CE"/>
    <w:rsid w:val="008B33E9"/>
    <w:rsid w:val="008D386F"/>
    <w:rsid w:val="008D44EE"/>
    <w:rsid w:val="008E22D3"/>
    <w:rsid w:val="008F46E0"/>
    <w:rsid w:val="00913513"/>
    <w:rsid w:val="00933D8D"/>
    <w:rsid w:val="00933F5B"/>
    <w:rsid w:val="00963343"/>
    <w:rsid w:val="00975595"/>
    <w:rsid w:val="0099101D"/>
    <w:rsid w:val="009D159A"/>
    <w:rsid w:val="009F093B"/>
    <w:rsid w:val="00A20E14"/>
    <w:rsid w:val="00A31F8F"/>
    <w:rsid w:val="00A636C3"/>
    <w:rsid w:val="00A67F5A"/>
    <w:rsid w:val="00AC4318"/>
    <w:rsid w:val="00AD6C37"/>
    <w:rsid w:val="00AF2BEC"/>
    <w:rsid w:val="00AF5FFB"/>
    <w:rsid w:val="00B01A22"/>
    <w:rsid w:val="00B24172"/>
    <w:rsid w:val="00B439E9"/>
    <w:rsid w:val="00B74DA0"/>
    <w:rsid w:val="00B82A09"/>
    <w:rsid w:val="00BC7303"/>
    <w:rsid w:val="00BE0255"/>
    <w:rsid w:val="00BE395A"/>
    <w:rsid w:val="00C2037B"/>
    <w:rsid w:val="00C30470"/>
    <w:rsid w:val="00C423CF"/>
    <w:rsid w:val="00C5686A"/>
    <w:rsid w:val="00C7249A"/>
    <w:rsid w:val="00C8383E"/>
    <w:rsid w:val="00C939E7"/>
    <w:rsid w:val="00C94EEA"/>
    <w:rsid w:val="00CA227F"/>
    <w:rsid w:val="00CD72C2"/>
    <w:rsid w:val="00D14E94"/>
    <w:rsid w:val="00D27EE6"/>
    <w:rsid w:val="00D30E75"/>
    <w:rsid w:val="00D32939"/>
    <w:rsid w:val="00D46384"/>
    <w:rsid w:val="00D552F8"/>
    <w:rsid w:val="00D63956"/>
    <w:rsid w:val="00D65AF5"/>
    <w:rsid w:val="00E27927"/>
    <w:rsid w:val="00E67630"/>
    <w:rsid w:val="00E715AA"/>
    <w:rsid w:val="00E770FD"/>
    <w:rsid w:val="00E92A0F"/>
    <w:rsid w:val="00EC548A"/>
    <w:rsid w:val="00EF7633"/>
    <w:rsid w:val="00F219A5"/>
    <w:rsid w:val="00F26BB6"/>
    <w:rsid w:val="00F27031"/>
    <w:rsid w:val="00F50D31"/>
    <w:rsid w:val="00F62BCA"/>
    <w:rsid w:val="00F64C42"/>
    <w:rsid w:val="00F679B3"/>
    <w:rsid w:val="00F71150"/>
    <w:rsid w:val="00F7629C"/>
    <w:rsid w:val="00F912AE"/>
    <w:rsid w:val="00F95903"/>
    <w:rsid w:val="00F97B48"/>
    <w:rsid w:val="00FA3D34"/>
    <w:rsid w:val="00FB6552"/>
    <w:rsid w:val="00FD4196"/>
    <w:rsid w:val="00FF209E"/>
    <w:rsid w:val="00FF5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85053DC"/>
  <w15:docId w15:val="{8559A521-1087-4F9A-9566-DAF79148A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34A6"/>
    <w:pPr>
      <w:spacing w:after="0"/>
      <w:jc w:val="both"/>
    </w:pPr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1606F8"/>
    <w:pPr>
      <w:outlineLvl w:val="0"/>
    </w:pPr>
    <w:rPr>
      <w:b/>
      <w:sz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606F8"/>
    <w:pPr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30E75"/>
    <w:pPr>
      <w:outlineLvl w:val="2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715A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5686A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5BF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5BF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25BFD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5BFD"/>
  </w:style>
  <w:style w:type="paragraph" w:styleId="Footer">
    <w:name w:val="footer"/>
    <w:basedOn w:val="Normal"/>
    <w:link w:val="FooterChar"/>
    <w:uiPriority w:val="99"/>
    <w:unhideWhenUsed/>
    <w:rsid w:val="00425BFD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5BFD"/>
  </w:style>
  <w:style w:type="paragraph" w:styleId="NormalWeb">
    <w:name w:val="Normal (Web)"/>
    <w:basedOn w:val="Normal"/>
    <w:uiPriority w:val="99"/>
    <w:unhideWhenUsed/>
    <w:rsid w:val="00324C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324C76"/>
    <w:rPr>
      <w:b/>
      <w:bCs/>
    </w:rPr>
  </w:style>
  <w:style w:type="character" w:styleId="Emphasis">
    <w:name w:val="Emphasis"/>
    <w:basedOn w:val="DefaultParagraphFont"/>
    <w:uiPriority w:val="20"/>
    <w:qFormat/>
    <w:rsid w:val="00C8383E"/>
    <w:rPr>
      <w:i/>
      <w:iCs/>
    </w:rPr>
  </w:style>
  <w:style w:type="table" w:styleId="TableGrid">
    <w:name w:val="Table Grid"/>
    <w:basedOn w:val="TableNormal"/>
    <w:uiPriority w:val="59"/>
    <w:rsid w:val="00824B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606F8"/>
    <w:rPr>
      <w:rFonts w:ascii="Arial" w:hAnsi="Arial" w:cs="Arial"/>
      <w:b/>
      <w:sz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606F8"/>
    <w:rPr>
      <w:rFonts w:ascii="Arial" w:hAnsi="Arial" w:cs="Arial"/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D30E75"/>
    <w:rPr>
      <w:rFonts w:ascii="Arial" w:hAnsi="Arial" w:cs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19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4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87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1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NicolaJRogersSimpson\ChemBam_ZS2017\Documents_for_experiments\pdf_StudentExperiment\experimentStudent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8ea8a44-508f-45ea-ba6e-602239bd24ee">
      <Terms xmlns="http://schemas.microsoft.com/office/infopath/2007/PartnerControls"/>
    </lcf76f155ced4ddcb4097134ff3c332f>
    <TaxCatchAll xmlns="7c574a71-af5a-45b8-b699-d8681df00996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F17AE142E5AC4F8140A237964518BD" ma:contentTypeVersion="16" ma:contentTypeDescription="Create a new document." ma:contentTypeScope="" ma:versionID="71848f01efeb621cc8966f7d91430ea6">
  <xsd:schema xmlns:xsd="http://www.w3.org/2001/XMLSchema" xmlns:xs="http://www.w3.org/2001/XMLSchema" xmlns:p="http://schemas.microsoft.com/office/2006/metadata/properties" xmlns:ns2="e8ea8a44-508f-45ea-ba6e-602239bd24ee" xmlns:ns3="7c574a71-af5a-45b8-b699-d8681df00996" targetNamespace="http://schemas.microsoft.com/office/2006/metadata/properties" ma:root="true" ma:fieldsID="f128c04d9e583bb62b9ba82127d8f9df" ns2:_="" ns3:_="">
    <xsd:import namespace="e8ea8a44-508f-45ea-ba6e-602239bd24ee"/>
    <xsd:import namespace="7c574a71-af5a-45b8-b699-d8681df0099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ea8a44-508f-45ea-ba6e-602239bd24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ac7af76c-f141-45ca-ae1a-4959eb0cbd4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574a71-af5a-45b8-b699-d8681df00996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f9b67173-e2cb-461c-a67d-bdb1795c5099}" ma:internalName="TaxCatchAll" ma:showField="CatchAllData" ma:web="7c574a71-af5a-45b8-b699-d8681df0099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E8A5105-2A06-46ED-B8C2-F22896362A4F}">
  <ds:schemaRefs>
    <ds:schemaRef ds:uri="http://schemas.microsoft.com/office/2006/metadata/properties"/>
    <ds:schemaRef ds:uri="http://schemas.microsoft.com/office/infopath/2007/PartnerControls"/>
    <ds:schemaRef ds:uri="e8ea8a44-508f-45ea-ba6e-602239bd24ee"/>
    <ds:schemaRef ds:uri="7c574a71-af5a-45b8-b699-d8681df00996"/>
  </ds:schemaRefs>
</ds:datastoreItem>
</file>

<file path=customXml/itemProps2.xml><?xml version="1.0" encoding="utf-8"?>
<ds:datastoreItem xmlns:ds="http://schemas.openxmlformats.org/officeDocument/2006/customXml" ds:itemID="{A5B531DA-2D41-4483-B682-45CA12F5302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980D764-9061-492D-8855-BE89A56FD8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8ea8a44-508f-45ea-ba6e-602239bd24ee"/>
    <ds:schemaRef ds:uri="7c574a71-af5a-45b8-b699-d8681df0099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7547A4D-1DE1-4989-9F77-BA24FFBF155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experimentStudent_TEMPLATE</Template>
  <TotalTime>9</TotalTime>
  <Pages>2</Pages>
  <Words>317</Words>
  <Characters>1813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Nicola Simpson</dc:creator>
  <cp:lastModifiedBy>Zoe Schnepp (Chemistry)</cp:lastModifiedBy>
  <cp:revision>10</cp:revision>
  <cp:lastPrinted>2017-02-28T13:58:00Z</cp:lastPrinted>
  <dcterms:created xsi:type="dcterms:W3CDTF">2022-09-28T12:26:00Z</dcterms:created>
  <dcterms:modified xsi:type="dcterms:W3CDTF">2023-06-05T18:49:00Z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0x01010031F17AE142E5AC4F8140A237964518BD</vt:lpwstr>
  </property>
  <property fmtid="{D5CDD505-2E9C-101B-9397-08002B2CF9AE}" pid="3" name="MediaServiceImageTags">
    <vt:lpwstr/>
  </property>
</Properties>
</file>